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04" w:rsidRPr="00FC6BA1" w:rsidRDefault="00537B04" w:rsidP="00FC6BA1">
      <w:pPr>
        <w:bidi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C6BA1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FC6BA1">
          <w:rPr>
            <w:rFonts w:ascii="Times New Roman" w:hAnsi="Times New Roman" w:cs="Times New Roman"/>
            <w:color w:val="0000FF"/>
            <w:sz w:val="24"/>
            <w:szCs w:val="24"/>
            <w:u w:val="single"/>
            <w:rtl/>
          </w:rPr>
          <w:t>امثال عربية و ما يوافقها بالانجليزي</w:t>
        </w:r>
      </w:hyperlink>
    </w:p>
    <w:p w:rsidR="00537B04" w:rsidRPr="00FC6BA1" w:rsidRDefault="00537B04" w:rsidP="00FC6BA1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FF0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537B04" w:rsidRPr="00FC6BA1" w:rsidRDefault="00537B04" w:rsidP="00FC6BA1">
      <w:pPr>
        <w:bidi w:val="0"/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C6BA1">
        <w:rPr>
          <w:rFonts w:ascii="Times New Roman" w:hAnsi="Times New Roman" w:cs="Times New Roman"/>
          <w:sz w:val="24"/>
          <w:szCs w:val="24"/>
          <w:rtl/>
        </w:rPr>
        <w:t>اطلبوا العلم من المهد إلى اللحد</w:t>
      </w:r>
      <w:r w:rsidRPr="00FC6BA1">
        <w:rPr>
          <w:rFonts w:ascii="Times New Roman" w:hAnsi="Times New Roman" w:cs="Times New Roman"/>
          <w:sz w:val="24"/>
          <w:szCs w:val="24"/>
        </w:rPr>
        <w:br/>
        <w:t>Seek knowledge from the cradle to the grave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إذا هبّت رياحك فاغتنمها</w:t>
      </w:r>
      <w:r w:rsidRPr="00FC6BA1">
        <w:rPr>
          <w:rFonts w:ascii="Times New Roman" w:hAnsi="Times New Roman" w:cs="Times New Roman"/>
          <w:sz w:val="24"/>
          <w:szCs w:val="24"/>
        </w:rPr>
        <w:br/>
        <w:t>Make hay while the sun shines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إضرب حديدا حاميا لانفع منه أن يبرد</w:t>
      </w:r>
      <w:r w:rsidRPr="00FC6BA1">
        <w:rPr>
          <w:rFonts w:ascii="Times New Roman" w:hAnsi="Times New Roman" w:cs="Times New Roman"/>
          <w:sz w:val="24"/>
          <w:szCs w:val="24"/>
        </w:rPr>
        <w:br/>
        <w:t>Strike while the iron is hot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إن أردت أن تطاع فسل ما يستطاع</w:t>
      </w:r>
      <w:r w:rsidRPr="00FC6BA1">
        <w:rPr>
          <w:rFonts w:ascii="Times New Roman" w:hAnsi="Times New Roman" w:cs="Times New Roman"/>
          <w:sz w:val="24"/>
          <w:szCs w:val="24"/>
        </w:rPr>
        <w:br/>
        <w:t>If you wish to be obeyed don't ask the impossible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إنّ الطيور على أشكالها تقع</w:t>
      </w:r>
      <w:r w:rsidRPr="00FC6BA1">
        <w:rPr>
          <w:rFonts w:ascii="Times New Roman" w:hAnsi="Times New Roman" w:cs="Times New Roman"/>
          <w:sz w:val="24"/>
          <w:szCs w:val="24"/>
        </w:rPr>
        <w:br/>
        <w:t>Birds of a feather flock together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إنّ بَعد العسر يسرا</w:t>
      </w:r>
      <w:r w:rsidRPr="00FC6BA1">
        <w:rPr>
          <w:rFonts w:ascii="Times New Roman" w:hAnsi="Times New Roman" w:cs="Times New Roman"/>
          <w:sz w:val="24"/>
          <w:szCs w:val="24"/>
        </w:rPr>
        <w:br/>
        <w:t>After the storm comes sunshine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اتّق شرّ من أحسنت إليه</w:t>
      </w:r>
      <w:r w:rsidRPr="00FC6BA1">
        <w:rPr>
          <w:rFonts w:ascii="Times New Roman" w:hAnsi="Times New Roman" w:cs="Times New Roman"/>
          <w:sz w:val="24"/>
          <w:szCs w:val="24"/>
        </w:rPr>
        <w:br/>
        <w:t>Beware the man who has received charity from you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استجار من الرمضاء بالنار</w:t>
      </w:r>
      <w:r w:rsidRPr="00FC6BA1">
        <w:rPr>
          <w:rFonts w:ascii="Times New Roman" w:hAnsi="Times New Roman" w:cs="Times New Roman"/>
          <w:sz w:val="24"/>
          <w:szCs w:val="24"/>
        </w:rPr>
        <w:br/>
        <w:t>To jump out of the frying pan into the fire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الأعمال خير من الأقوال</w:t>
      </w:r>
      <w:r w:rsidRPr="00FC6BA1">
        <w:rPr>
          <w:rFonts w:ascii="Times New Roman" w:hAnsi="Times New Roman" w:cs="Times New Roman"/>
          <w:sz w:val="24"/>
          <w:szCs w:val="24"/>
        </w:rPr>
        <w:br/>
        <w:t>Acts speak louder than words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الأمور بخواتمها</w:t>
      </w:r>
      <w:r w:rsidRPr="00FC6BA1">
        <w:rPr>
          <w:rFonts w:ascii="Times New Roman" w:hAnsi="Times New Roman" w:cs="Times New Roman"/>
          <w:sz w:val="24"/>
          <w:szCs w:val="24"/>
        </w:rPr>
        <w:br/>
        <w:t>All is well that ends well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الإيمان يزحزح الجبل</w:t>
      </w:r>
      <w:r w:rsidRPr="00FC6BA1">
        <w:rPr>
          <w:rFonts w:ascii="Times New Roman" w:hAnsi="Times New Roman" w:cs="Times New Roman"/>
          <w:sz w:val="24"/>
          <w:szCs w:val="24"/>
        </w:rPr>
        <w:br/>
        <w:t>Faith may move mountains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الابن سرّ أبيه</w:t>
      </w:r>
      <w:r w:rsidRPr="00FC6BA1">
        <w:rPr>
          <w:rFonts w:ascii="Times New Roman" w:hAnsi="Times New Roman" w:cs="Times New Roman"/>
          <w:sz w:val="24"/>
          <w:szCs w:val="24"/>
        </w:rPr>
        <w:br/>
        <w:t>Like father like son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الاتحاد قوّة</w:t>
      </w:r>
      <w:r w:rsidRPr="00FC6BA1">
        <w:rPr>
          <w:rFonts w:ascii="Times New Roman" w:hAnsi="Times New Roman" w:cs="Times New Roman"/>
          <w:sz w:val="24"/>
          <w:szCs w:val="24"/>
        </w:rPr>
        <w:br/>
        <w:t>Union is strength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الإسكافي حاف والحائك عريان</w:t>
      </w:r>
      <w:r w:rsidRPr="00FC6BA1">
        <w:rPr>
          <w:rFonts w:ascii="Times New Roman" w:hAnsi="Times New Roman" w:cs="Times New Roman"/>
          <w:sz w:val="24"/>
          <w:szCs w:val="24"/>
        </w:rPr>
        <w:br/>
        <w:t>The shoemaker's wife is always the worst shod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الجار قبل الدار</w:t>
      </w:r>
      <w:r w:rsidRPr="00FC6BA1">
        <w:rPr>
          <w:rFonts w:ascii="Times New Roman" w:hAnsi="Times New Roman" w:cs="Times New Roman"/>
          <w:sz w:val="24"/>
          <w:szCs w:val="24"/>
        </w:rPr>
        <w:br/>
        <w:t>Choose your neighbor before you choose your house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الحاجة أمّ الاختراع</w:t>
      </w:r>
      <w:r w:rsidRPr="00FC6BA1">
        <w:rPr>
          <w:rFonts w:ascii="Times New Roman" w:hAnsi="Times New Roman" w:cs="Times New Roman"/>
          <w:sz w:val="24"/>
          <w:szCs w:val="24"/>
        </w:rPr>
        <w:br/>
        <w:t>Necessity is the mother of invention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الحسود لا يسود</w:t>
      </w:r>
      <w:r w:rsidRPr="00FC6BA1">
        <w:rPr>
          <w:rFonts w:ascii="Times New Roman" w:hAnsi="Times New Roman" w:cs="Times New Roman"/>
          <w:sz w:val="24"/>
          <w:szCs w:val="24"/>
        </w:rPr>
        <w:br/>
        <w:t>Victory does not come by jealousy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الحماس بلا معرفة نور بلا ضياء</w:t>
      </w:r>
      <w:r w:rsidRPr="00FC6BA1">
        <w:rPr>
          <w:rFonts w:ascii="Times New Roman" w:hAnsi="Times New Roman" w:cs="Times New Roman"/>
          <w:sz w:val="24"/>
          <w:szCs w:val="24"/>
        </w:rPr>
        <w:br/>
        <w:t>Zeal without knowledge is fire without light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الخبز القفار خير من لا شيء</w:t>
      </w:r>
      <w:r w:rsidRPr="00FC6BA1">
        <w:rPr>
          <w:rFonts w:ascii="Times New Roman" w:hAnsi="Times New Roman" w:cs="Times New Roman"/>
          <w:sz w:val="24"/>
          <w:szCs w:val="24"/>
        </w:rPr>
        <w:br/>
        <w:t>Half a loaf is better than no bread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الشراء خير من الاقتراض</w:t>
      </w:r>
      <w:r w:rsidRPr="00FC6BA1">
        <w:rPr>
          <w:rFonts w:ascii="Times New Roman" w:hAnsi="Times New Roman" w:cs="Times New Roman"/>
          <w:sz w:val="24"/>
          <w:szCs w:val="24"/>
        </w:rPr>
        <w:br/>
        <w:t>Better buy than borrow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الصبر مفتاح الفرج</w:t>
      </w:r>
      <w:r w:rsidRPr="00FC6BA1">
        <w:rPr>
          <w:rFonts w:ascii="Times New Roman" w:hAnsi="Times New Roman" w:cs="Times New Roman"/>
          <w:sz w:val="24"/>
          <w:szCs w:val="24"/>
        </w:rPr>
        <w:br/>
        <w:t>Patience is the key to relief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الصديق عند الضيق</w:t>
      </w:r>
      <w:r w:rsidRPr="00FC6BA1">
        <w:rPr>
          <w:rFonts w:ascii="Times New Roman" w:hAnsi="Times New Roman" w:cs="Times New Roman"/>
          <w:sz w:val="24"/>
          <w:szCs w:val="24"/>
        </w:rPr>
        <w:br/>
        <w:t>A friend in need is a friend indeed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الصيت الحسن خير من المال المجموع</w:t>
      </w:r>
      <w:r w:rsidRPr="00FC6BA1">
        <w:rPr>
          <w:rFonts w:ascii="Times New Roman" w:hAnsi="Times New Roman" w:cs="Times New Roman"/>
          <w:sz w:val="24"/>
          <w:szCs w:val="24"/>
        </w:rPr>
        <w:br/>
        <w:t>A name is better than riches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الطبع يغلب التطبّع</w:t>
      </w:r>
      <w:r w:rsidRPr="00FC6BA1">
        <w:rPr>
          <w:rFonts w:ascii="Times New Roman" w:hAnsi="Times New Roman" w:cs="Times New Roman"/>
          <w:sz w:val="24"/>
          <w:szCs w:val="24"/>
        </w:rPr>
        <w:br/>
        <w:t>What is bred in the bone cannot come out of the flesh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العادة طبيعة ثانية</w:t>
      </w:r>
      <w:r w:rsidRPr="00FC6BA1">
        <w:rPr>
          <w:rFonts w:ascii="Times New Roman" w:hAnsi="Times New Roman" w:cs="Times New Roman"/>
          <w:sz w:val="24"/>
          <w:szCs w:val="24"/>
        </w:rPr>
        <w:br/>
        <w:t>Custom is a second nature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العاقل من اتّعظ بغيره</w:t>
      </w:r>
      <w:r w:rsidRPr="00FC6BA1">
        <w:rPr>
          <w:rFonts w:ascii="Times New Roman" w:hAnsi="Times New Roman" w:cs="Times New Roman"/>
          <w:sz w:val="24"/>
          <w:szCs w:val="24"/>
        </w:rPr>
        <w:br/>
        <w:t>He is a happy man who is warned by another man's deeds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العقل السليم في الجسم السليم</w:t>
      </w:r>
      <w:r w:rsidRPr="00FC6BA1">
        <w:rPr>
          <w:rFonts w:ascii="Times New Roman" w:hAnsi="Times New Roman" w:cs="Times New Roman"/>
          <w:sz w:val="24"/>
          <w:szCs w:val="24"/>
        </w:rPr>
        <w:br/>
        <w:t>A sound mind in a sound body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القناعة كنز لا يفنى</w:t>
      </w:r>
      <w:r w:rsidRPr="00FC6BA1">
        <w:rPr>
          <w:rFonts w:ascii="Times New Roman" w:hAnsi="Times New Roman" w:cs="Times New Roman"/>
          <w:sz w:val="24"/>
          <w:szCs w:val="24"/>
        </w:rPr>
        <w:br/>
        <w:t>*******ment is an inexhaustible treasure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الملدوغ يخاف من جرّة الحبل</w:t>
      </w:r>
      <w:r w:rsidRPr="00FC6BA1">
        <w:rPr>
          <w:rFonts w:ascii="Times New Roman" w:hAnsi="Times New Roman" w:cs="Times New Roman"/>
          <w:sz w:val="24"/>
          <w:szCs w:val="24"/>
        </w:rPr>
        <w:br/>
        <w:t>A brunt child dreads the fire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النظافة من الإيمان</w:t>
      </w:r>
      <w:r w:rsidRPr="00FC6BA1">
        <w:rPr>
          <w:rFonts w:ascii="Times New Roman" w:hAnsi="Times New Roman" w:cs="Times New Roman"/>
          <w:sz w:val="24"/>
          <w:szCs w:val="24"/>
        </w:rPr>
        <w:br/>
        <w:t>Cleanliness is next to godliness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الوحدة خير من قرين السوء</w:t>
      </w:r>
      <w:r w:rsidRPr="00FC6BA1">
        <w:rPr>
          <w:rFonts w:ascii="Times New Roman" w:hAnsi="Times New Roman" w:cs="Times New Roman"/>
          <w:sz w:val="24"/>
          <w:szCs w:val="24"/>
        </w:rPr>
        <w:br/>
        <w:t>Better be alone than in bad company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تريدين إدراك المعالي رخيصة ولا بدّ دون الشهد من إبر النحل</w:t>
      </w:r>
      <w:r w:rsidRPr="00FC6BA1">
        <w:rPr>
          <w:rFonts w:ascii="Times New Roman" w:hAnsi="Times New Roman" w:cs="Times New Roman"/>
          <w:sz w:val="24"/>
          <w:szCs w:val="24"/>
        </w:rPr>
        <w:br/>
        <w:t>You wish to reach the heights with little effort, yet he who gathers honey must suffer the stings of the bees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خير الأمور الوسط</w:t>
      </w:r>
      <w:r w:rsidRPr="00FC6BA1">
        <w:rPr>
          <w:rFonts w:ascii="Times New Roman" w:hAnsi="Times New Roman" w:cs="Times New Roman"/>
          <w:sz w:val="24"/>
          <w:szCs w:val="24"/>
        </w:rPr>
        <w:br/>
        <w:t>The middle way is the best one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دِرهم وقاية خير من قنطار علاج</w:t>
      </w:r>
      <w:r w:rsidRPr="00FC6BA1">
        <w:rPr>
          <w:rFonts w:ascii="Times New Roman" w:hAnsi="Times New Roman" w:cs="Times New Roman"/>
          <w:sz w:val="24"/>
          <w:szCs w:val="24"/>
        </w:rPr>
        <w:br/>
        <w:t>Prevention is shall reap better than cure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رأس الحكمة مخافة الله</w:t>
      </w:r>
      <w:r w:rsidRPr="00FC6BA1">
        <w:rPr>
          <w:rFonts w:ascii="Times New Roman" w:hAnsi="Times New Roman" w:cs="Times New Roman"/>
          <w:sz w:val="24"/>
          <w:szCs w:val="24"/>
        </w:rPr>
        <w:br/>
        <w:t>The fear of God is the beginning of wisdom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ربّ صدفة خير من ميعاد</w:t>
      </w:r>
      <w:r w:rsidRPr="00FC6BA1">
        <w:rPr>
          <w:rFonts w:ascii="Times New Roman" w:hAnsi="Times New Roman" w:cs="Times New Roman"/>
          <w:sz w:val="24"/>
          <w:szCs w:val="24"/>
        </w:rPr>
        <w:br/>
        <w:t>An accidental meeting may be better than a date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ربّ كلمة جلبت نقمة، وربّ كلمة جلبت نعمة</w:t>
      </w:r>
      <w:r w:rsidRPr="00FC6BA1">
        <w:rPr>
          <w:rFonts w:ascii="Times New Roman" w:hAnsi="Times New Roman" w:cs="Times New Roman"/>
          <w:sz w:val="24"/>
          <w:szCs w:val="24"/>
        </w:rPr>
        <w:br/>
        <w:t>A word uttered may bring wealth as well as ruin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صنعة في اليد أمان من الفقر</w:t>
      </w:r>
      <w:r w:rsidRPr="00FC6BA1">
        <w:rPr>
          <w:rFonts w:ascii="Times New Roman" w:hAnsi="Times New Roman" w:cs="Times New Roman"/>
          <w:sz w:val="24"/>
          <w:szCs w:val="24"/>
        </w:rPr>
        <w:br/>
        <w:t>A trade in hand insures against poverty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عدوّ عاقل خير من صديق جاهل</w:t>
      </w:r>
      <w:r w:rsidRPr="00FC6BA1">
        <w:rPr>
          <w:rFonts w:ascii="Times New Roman" w:hAnsi="Times New Roman" w:cs="Times New Roman"/>
          <w:sz w:val="24"/>
          <w:szCs w:val="24"/>
        </w:rPr>
        <w:br/>
        <w:t>Better have a wise enemy than a foolish friend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عصفور في اليد ولا عشرة على الشجرة</w:t>
      </w:r>
      <w:r w:rsidRPr="00FC6BA1">
        <w:rPr>
          <w:rFonts w:ascii="Times New Roman" w:hAnsi="Times New Roman" w:cs="Times New Roman"/>
          <w:sz w:val="24"/>
          <w:szCs w:val="24"/>
        </w:rPr>
        <w:br/>
        <w:t>A bird in the hand is worth two on the bush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على قدر بساطك مد رجليك</w:t>
      </w:r>
      <w:r w:rsidRPr="00FC6BA1">
        <w:rPr>
          <w:rFonts w:ascii="Times New Roman" w:hAnsi="Times New Roman" w:cs="Times New Roman"/>
          <w:sz w:val="24"/>
          <w:szCs w:val="24"/>
        </w:rPr>
        <w:br/>
        <w:t>Cut your coat according to your cloth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عَملَ من الحبّة قبّة</w:t>
      </w:r>
      <w:r w:rsidRPr="00FC6BA1">
        <w:rPr>
          <w:rFonts w:ascii="Times New Roman" w:hAnsi="Times New Roman" w:cs="Times New Roman"/>
          <w:sz w:val="24"/>
          <w:szCs w:val="24"/>
        </w:rPr>
        <w:br/>
        <w:t>To make mountains out of molehills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عن المرء لا تسأل وسَل عن قرينه</w:t>
      </w:r>
      <w:r w:rsidRPr="00FC6BA1">
        <w:rPr>
          <w:rFonts w:ascii="Times New Roman" w:hAnsi="Times New Roman" w:cs="Times New Roman"/>
          <w:sz w:val="24"/>
          <w:szCs w:val="24"/>
        </w:rPr>
        <w:br/>
        <w:t>A man is known by the company he keeps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عِنْد الامتحان يكرم المرء أو يهان</w:t>
      </w:r>
      <w:r w:rsidRPr="00FC6BA1">
        <w:rPr>
          <w:rFonts w:ascii="Times New Roman" w:hAnsi="Times New Roman" w:cs="Times New Roman"/>
          <w:sz w:val="24"/>
          <w:szCs w:val="24"/>
        </w:rPr>
        <w:br/>
        <w:t>A workman is known by his chips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عند البطون ضاعت العقول</w:t>
      </w:r>
      <w:r w:rsidRPr="00FC6BA1">
        <w:rPr>
          <w:rFonts w:ascii="Times New Roman" w:hAnsi="Times New Roman" w:cs="Times New Roman"/>
          <w:sz w:val="24"/>
          <w:szCs w:val="24"/>
        </w:rPr>
        <w:br/>
        <w:t>A hungry stomach has no ears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في التأنّي السلامة وفي العجلة الندامة</w:t>
      </w:r>
      <w:r w:rsidRPr="00FC6BA1">
        <w:rPr>
          <w:rFonts w:ascii="Times New Roman" w:hAnsi="Times New Roman" w:cs="Times New Roman"/>
          <w:sz w:val="24"/>
          <w:szCs w:val="24"/>
        </w:rPr>
        <w:br/>
        <w:t>In caution there is safety; in haste repentance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قيمة كلّ امرئ ما يحسنه</w:t>
      </w:r>
      <w:r w:rsidRPr="00FC6BA1">
        <w:rPr>
          <w:rFonts w:ascii="Times New Roman" w:hAnsi="Times New Roman" w:cs="Times New Roman"/>
          <w:sz w:val="24"/>
          <w:szCs w:val="24"/>
        </w:rPr>
        <w:br/>
        <w:t>The worth of a man lies in what he does well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كثير الكارات قليل البارات</w:t>
      </w:r>
      <w:r w:rsidRPr="00FC6BA1">
        <w:rPr>
          <w:rFonts w:ascii="Times New Roman" w:hAnsi="Times New Roman" w:cs="Times New Roman"/>
          <w:sz w:val="24"/>
          <w:szCs w:val="24"/>
        </w:rPr>
        <w:br/>
        <w:t>A rolling stone gathers no moss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كُلْ قليلا تَعش طويلا</w:t>
      </w:r>
      <w:r w:rsidRPr="00FC6BA1">
        <w:rPr>
          <w:rFonts w:ascii="Times New Roman" w:hAnsi="Times New Roman" w:cs="Times New Roman"/>
          <w:sz w:val="24"/>
          <w:szCs w:val="24"/>
        </w:rPr>
        <w:br/>
        <w:t>Eat little, live long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كلّ إناء بما فيه ينضح</w:t>
      </w:r>
      <w:r w:rsidRPr="00FC6BA1">
        <w:rPr>
          <w:rFonts w:ascii="Times New Roman" w:hAnsi="Times New Roman" w:cs="Times New Roman"/>
          <w:sz w:val="24"/>
          <w:szCs w:val="24"/>
        </w:rPr>
        <w:br/>
        <w:t>A vessel filters what it contains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لا تؤجّل عمل اليوم إلى الغد</w:t>
      </w:r>
      <w:r w:rsidRPr="00FC6BA1">
        <w:rPr>
          <w:rFonts w:ascii="Times New Roman" w:hAnsi="Times New Roman" w:cs="Times New Roman"/>
          <w:sz w:val="24"/>
          <w:szCs w:val="24"/>
        </w:rPr>
        <w:br/>
        <w:t>Do not leave for tomorrow what you can do to-day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لا تبع فروة الدبّ قبل صيده</w:t>
      </w:r>
      <w:r w:rsidRPr="00FC6BA1">
        <w:rPr>
          <w:rFonts w:ascii="Times New Roman" w:hAnsi="Times New Roman" w:cs="Times New Roman"/>
          <w:sz w:val="24"/>
          <w:szCs w:val="24"/>
        </w:rPr>
        <w:br/>
        <w:t>Don't count your chickens before they are hatched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لا تعاند من إذا قال فعل</w:t>
      </w:r>
      <w:r w:rsidRPr="00FC6BA1">
        <w:rPr>
          <w:rFonts w:ascii="Times New Roman" w:hAnsi="Times New Roman" w:cs="Times New Roman"/>
          <w:sz w:val="24"/>
          <w:szCs w:val="24"/>
        </w:rPr>
        <w:br/>
        <w:t>Don't fight the man who does what he says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لا دخان بلا نار</w:t>
      </w:r>
      <w:r w:rsidRPr="00FC6BA1">
        <w:rPr>
          <w:rFonts w:ascii="Times New Roman" w:hAnsi="Times New Roman" w:cs="Times New Roman"/>
          <w:sz w:val="24"/>
          <w:szCs w:val="24"/>
        </w:rPr>
        <w:br/>
        <w:t>No smoke without fire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لا يفلّ الحديد إلاّ الحديد</w:t>
      </w:r>
      <w:r w:rsidRPr="00FC6BA1">
        <w:rPr>
          <w:rFonts w:ascii="Times New Roman" w:hAnsi="Times New Roman" w:cs="Times New Roman"/>
          <w:sz w:val="24"/>
          <w:szCs w:val="24"/>
        </w:rPr>
        <w:br/>
        <w:t>Diamond cut diamond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لكلّ جديد لذّة</w:t>
      </w:r>
      <w:r w:rsidRPr="00FC6BA1">
        <w:rPr>
          <w:rFonts w:ascii="Times New Roman" w:hAnsi="Times New Roman" w:cs="Times New Roman"/>
          <w:sz w:val="24"/>
          <w:szCs w:val="24"/>
        </w:rPr>
        <w:br/>
        <w:t>Novelty gives pleasure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لكلّ جواد كبوة، ولكلّ عالم هفوة</w:t>
      </w:r>
      <w:r w:rsidRPr="00FC6BA1">
        <w:rPr>
          <w:rFonts w:ascii="Times New Roman" w:hAnsi="Times New Roman" w:cs="Times New Roman"/>
          <w:sz w:val="24"/>
          <w:szCs w:val="24"/>
        </w:rPr>
        <w:br/>
        <w:t>Any horse may stumble, any sage may err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للضرورة أحكام</w:t>
      </w:r>
      <w:r w:rsidRPr="00FC6BA1">
        <w:rPr>
          <w:rFonts w:ascii="Times New Roman" w:hAnsi="Times New Roman" w:cs="Times New Roman"/>
          <w:sz w:val="24"/>
          <w:szCs w:val="24"/>
        </w:rPr>
        <w:br/>
        <w:t>Necessity knows no law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ما كلّ سوداء فحمة وما كل حمراء لحمة</w:t>
      </w:r>
      <w:r w:rsidRPr="00FC6BA1">
        <w:rPr>
          <w:rFonts w:ascii="Times New Roman" w:hAnsi="Times New Roman" w:cs="Times New Roman"/>
          <w:sz w:val="24"/>
          <w:szCs w:val="24"/>
        </w:rPr>
        <w:br/>
        <w:t>All that glitters is not gold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ما كلّ ما يتمنّى المرء يدركه تجري الرياح بما لا تشتهي السفن</w:t>
      </w:r>
      <w:r w:rsidRPr="00FC6BA1">
        <w:rPr>
          <w:rFonts w:ascii="Times New Roman" w:hAnsi="Times New Roman" w:cs="Times New Roman"/>
          <w:sz w:val="24"/>
          <w:szCs w:val="24"/>
        </w:rPr>
        <w:br/>
        <w:t>Man does not attain all his heart's desires for the winds do not blow as the vessels wish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ما كلّ مرّة تسلم الجرّة</w:t>
      </w:r>
      <w:r w:rsidRPr="00FC6BA1">
        <w:rPr>
          <w:rFonts w:ascii="Times New Roman" w:hAnsi="Times New Roman" w:cs="Times New Roman"/>
          <w:sz w:val="24"/>
          <w:szCs w:val="24"/>
        </w:rPr>
        <w:br/>
        <w:t>The pitcher goes to the well once too often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مصائب قوم عند قوم فوائد</w:t>
      </w:r>
      <w:r w:rsidRPr="00FC6BA1">
        <w:rPr>
          <w:rFonts w:ascii="Times New Roman" w:hAnsi="Times New Roman" w:cs="Times New Roman"/>
          <w:sz w:val="24"/>
          <w:szCs w:val="24"/>
        </w:rPr>
        <w:br/>
        <w:t>The misfortunes of some people are advantages to others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مفتاح الشرّ كلمة</w:t>
      </w:r>
      <w:r w:rsidRPr="00FC6BA1">
        <w:rPr>
          <w:rFonts w:ascii="Times New Roman" w:hAnsi="Times New Roman" w:cs="Times New Roman"/>
          <w:sz w:val="24"/>
          <w:szCs w:val="24"/>
        </w:rPr>
        <w:br/>
        <w:t>The key to evil is one word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من أراد إغراق كلبه اتّهمه بالجرب</w:t>
      </w:r>
      <w:r w:rsidRPr="00FC6BA1">
        <w:rPr>
          <w:rFonts w:ascii="Times New Roman" w:hAnsi="Times New Roman" w:cs="Times New Roman"/>
          <w:sz w:val="24"/>
          <w:szCs w:val="24"/>
        </w:rPr>
        <w:br/>
        <w:t>Give a dog a bad name and hang him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من حسنت سياسته دامت رياسته</w:t>
      </w:r>
      <w:r w:rsidRPr="00FC6BA1">
        <w:rPr>
          <w:rFonts w:ascii="Times New Roman" w:hAnsi="Times New Roman" w:cs="Times New Roman"/>
          <w:sz w:val="24"/>
          <w:szCs w:val="24"/>
        </w:rPr>
        <w:br/>
        <w:t>He who governs well may govern long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من زرع الريح حصد العاصفة</w:t>
      </w:r>
      <w:r w:rsidRPr="00FC6BA1">
        <w:rPr>
          <w:rFonts w:ascii="Times New Roman" w:hAnsi="Times New Roman" w:cs="Times New Roman"/>
          <w:sz w:val="24"/>
          <w:szCs w:val="24"/>
        </w:rPr>
        <w:br/>
        <w:t>He that sows the wind shall reap the whirlwind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من طلب العلى سهر الليالي</w:t>
      </w:r>
      <w:r w:rsidRPr="00FC6BA1">
        <w:rPr>
          <w:rFonts w:ascii="Times New Roman" w:hAnsi="Times New Roman" w:cs="Times New Roman"/>
          <w:sz w:val="24"/>
          <w:szCs w:val="24"/>
        </w:rPr>
        <w:br/>
        <w:t>He who desires the top must sit up many nights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من طلب الكثير أضاع القليل</w:t>
      </w:r>
      <w:r w:rsidRPr="00FC6BA1">
        <w:rPr>
          <w:rFonts w:ascii="Times New Roman" w:hAnsi="Times New Roman" w:cs="Times New Roman"/>
          <w:sz w:val="24"/>
          <w:szCs w:val="24"/>
        </w:rPr>
        <w:br/>
        <w:t>Grasp all, lose all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من كثر ضحكه قلّت هيبته</w:t>
      </w:r>
      <w:r w:rsidRPr="00FC6BA1">
        <w:rPr>
          <w:rFonts w:ascii="Times New Roman" w:hAnsi="Times New Roman" w:cs="Times New Roman"/>
          <w:sz w:val="24"/>
          <w:szCs w:val="24"/>
        </w:rPr>
        <w:br/>
        <w:t>As laughter increases respect decreases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نحن في التفكير والله في التدبير</w:t>
      </w:r>
      <w:r w:rsidRPr="00FC6BA1">
        <w:rPr>
          <w:rFonts w:ascii="Times New Roman" w:hAnsi="Times New Roman" w:cs="Times New Roman"/>
          <w:sz w:val="24"/>
          <w:szCs w:val="24"/>
        </w:rPr>
        <w:br/>
        <w:t>Man proposes and God disposes</w:t>
      </w:r>
      <w:r w:rsidRPr="00FC6BA1">
        <w:rPr>
          <w:rFonts w:ascii="Times New Roman" w:hAnsi="Times New Roman" w:cs="Times New Roman"/>
          <w:sz w:val="24"/>
          <w:szCs w:val="24"/>
        </w:rPr>
        <w:br/>
      </w:r>
      <w:r w:rsidRPr="00FC6BA1">
        <w:rPr>
          <w:rFonts w:ascii="Times New Roman" w:hAnsi="Times New Roman" w:cs="Times New Roman"/>
          <w:sz w:val="24"/>
          <w:szCs w:val="24"/>
          <w:rtl/>
        </w:rPr>
        <w:t>يحصد المرء ما زرع</w:t>
      </w:r>
      <w:r w:rsidRPr="00FC6BA1">
        <w:rPr>
          <w:rFonts w:ascii="Times New Roman" w:hAnsi="Times New Roman" w:cs="Times New Roman"/>
          <w:sz w:val="24"/>
          <w:szCs w:val="24"/>
        </w:rPr>
        <w:br/>
        <w:t>As you sow, so you!</w:t>
      </w:r>
      <w:r w:rsidRPr="00FC6BA1">
        <w:rPr>
          <w:rFonts w:ascii="Times New Roman" w:hAnsi="Times New Roman" w:cs="Times New Roman"/>
          <w:sz w:val="24"/>
          <w:szCs w:val="24"/>
        </w:rPr>
        <w:br/>
      </w:r>
    </w:p>
    <w:p w:rsidR="00537B04" w:rsidRDefault="00537B04">
      <w:pPr>
        <w:rPr>
          <w:lang w:bidi="ar-JO"/>
        </w:rPr>
      </w:pPr>
    </w:p>
    <w:sectPr w:rsidR="00537B04" w:rsidSect="003652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BA1"/>
    <w:rsid w:val="00243CE2"/>
    <w:rsid w:val="002A32B2"/>
    <w:rsid w:val="003652A5"/>
    <w:rsid w:val="00537B04"/>
    <w:rsid w:val="009B58C0"/>
    <w:rsid w:val="00DC2FF0"/>
    <w:rsid w:val="00FC6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8C0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rgefont">
    <w:name w:val="largefont"/>
    <w:basedOn w:val="Normal"/>
    <w:uiPriority w:val="99"/>
    <w:rsid w:val="00FC6BA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FC6B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1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14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14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udir.com/vb/showthread.php?t=1756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687</Words>
  <Characters>3921</Characters>
  <Application>Microsoft Office Outlook</Application>
  <DocSecurity>0</DocSecurity>
  <Lines>0</Lines>
  <Paragraphs>0</Paragraphs>
  <ScaleCrop>false</ScaleCrop>
  <Company>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</dc:creator>
  <cp:keywords/>
  <dc:description/>
  <cp:lastModifiedBy>khaled</cp:lastModifiedBy>
  <cp:revision>3</cp:revision>
  <dcterms:created xsi:type="dcterms:W3CDTF">2007-11-11T14:23:00Z</dcterms:created>
  <dcterms:modified xsi:type="dcterms:W3CDTF">2008-01-03T08:07:00Z</dcterms:modified>
</cp:coreProperties>
</file>